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A895" w14:textId="77777777" w:rsidR="00535962" w:rsidRPr="00F7167E" w:rsidRDefault="007354A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DB69C" wp14:editId="0A6DD8E6">
                <wp:simplePos x="0" y="0"/>
                <wp:positionH relativeFrom="column">
                  <wp:posOffset>3857625</wp:posOffset>
                </wp:positionH>
                <wp:positionV relativeFrom="paragraph">
                  <wp:posOffset>-552450</wp:posOffset>
                </wp:positionV>
                <wp:extent cx="2383790" cy="903767"/>
                <wp:effectExtent l="0" t="0" r="16510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790" cy="903767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16" cy="753"/>
                            <a:chOff x="9149" y="720"/>
                            <a:chExt cx="2011" cy="7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077"/>
                              <a:ext cx="2009" cy="3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352113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46F893C" w14:textId="46554F1A" w:rsidR="00130549" w:rsidRPr="00535962" w:rsidRDefault="00635069" w:rsidP="00130549">
                                        <w:pPr>
                                          <w:jc w:val="center"/>
                                        </w:pP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5049EF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A32147">
                                          <w:rPr>
                                            <w:rStyle w:val="Style2"/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2176A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DB69C" id="Group 20" o:spid="_x0000_s1026" style="position:absolute;margin-left:303.75pt;margin-top:-43.5pt;width:187.7pt;height:71.1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1;top:561;width:2416;height:753" coordorigin="9149,720" coordsize="201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9;top:1077;width:2009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352113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46F893C" w14:textId="46554F1A" w:rsidR="00130549" w:rsidRPr="00535962" w:rsidRDefault="00635069" w:rsidP="00130549">
                                  <w:pPr>
                                    <w:jc w:val="center"/>
                                  </w:pPr>
                                  <w:r w:rsidRPr="00635069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635069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5049EF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A32147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42176A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0CDA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6A3CCF3" wp14:editId="24FA4BAA">
            <wp:simplePos x="0" y="0"/>
            <wp:positionH relativeFrom="column">
              <wp:posOffset>-432391</wp:posOffset>
            </wp:positionH>
            <wp:positionV relativeFrom="paragraph">
              <wp:posOffset>-89933</wp:posOffset>
            </wp:positionV>
            <wp:extent cx="2095500" cy="257175"/>
            <wp:effectExtent l="0" t="0" r="0" b="9525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5168" behindDoc="0" locked="0" layoutInCell="1" allowOverlap="1" wp14:anchorId="313573E1" wp14:editId="6AAB3E46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04D5" wp14:editId="5EA32D74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90BF6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104D5" id="Text Box 26" o:spid="_x0000_s1031" type="#_x0000_t202" style="position:absolute;margin-left:-29.35pt;margin-top:-36.4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lDN4v4AAAAAoBAAAPAAAAAAAAAAAAAAAAADUEAABkcnMvZG93bnJldi54bWxQSwUGAAAA&#10;AAQABADzAAAAQgUAAAAA&#10;" filled="f" stroked="f">
                <v:textbox inset="0,0,0,0">
                  <w:txbxContent>
                    <w:p w14:paraId="6FE90BF6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22C2B8D" w14:textId="4816DC44" w:rsidR="00535962" w:rsidRPr="00535962" w:rsidRDefault="00F53B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6BE9DB" wp14:editId="4573F973">
                <wp:simplePos x="0" y="0"/>
                <wp:positionH relativeFrom="column">
                  <wp:posOffset>1210310</wp:posOffset>
                </wp:positionH>
                <wp:positionV relativeFrom="paragraph">
                  <wp:posOffset>135255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FE7E8BA" w14:textId="77777777" w:rsidR="002E1412" w:rsidRPr="00B834E8" w:rsidRDefault="00820CDA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BE9DB" id="Text Box 16" o:spid="_x0000_s1032" type="#_x0000_t202" style="position:absolute;margin-left:95.3pt;margin-top:10.65pt;width:249.75pt;height:59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oY+Q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FE7E8BA" w14:textId="77777777" w:rsidR="002E1412" w:rsidRPr="00B834E8" w:rsidRDefault="00820CDA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834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39F52" wp14:editId="5B05BED6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84CE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 w:rsidR="00820CDA"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39F52" id="Text Box 12" o:spid="_x0000_s1033" type="#_x0000_t202" style="position:absolute;margin-left:-39pt;margin-top:13.35pt;width:197.5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7FD984CE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 w:rsidR="00820CDA">
                        <w:rPr>
                          <w:sz w:val="22"/>
                          <w:szCs w:val="22"/>
                          <w:lang w:val="en-US"/>
                        </w:rPr>
                        <w:t>: 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38FAEBE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605B1" wp14:editId="66A50635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613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C0845" w:rsidRPr="00DC0845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605B1" id="Text Box 13" o:spid="_x0000_s1034" type="#_x0000_t202" style="position:absolute;margin-left:401.95pt;margin-top:.3pt;width:83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335B613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C0845" w:rsidRPr="00DC0845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A2F85D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2F5D21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04DB" wp14:editId="70832B15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04FE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04DB" id="Text Box 18" o:spid="_x0000_s1035" type="#_x0000_t202" style="position:absolute;margin-left:36.85pt;margin-top:2.35pt;width:357.6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SBd5g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1CE04FE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0149FC4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624207E1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1A352F50" w14:textId="77777777" w:rsidR="00E85019" w:rsidRPr="00B834E8" w:rsidRDefault="00820CDA" w:rsidP="00E85019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Comité Ejecutor de Infraestructuras de Zonas Turísticas</w:t>
      </w:r>
    </w:p>
    <w:p w14:paraId="06D0A9BF" w14:textId="45270593" w:rsidR="00B834E8" w:rsidRDefault="00E85019" w:rsidP="00635069">
      <w:pPr>
        <w:spacing w:after="0" w:line="24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635069" w:rsidRPr="00635069">
        <w:rPr>
          <w:sz w:val="22"/>
          <w:szCs w:val="22"/>
          <w:lang w:val="es-ES_tradnl"/>
        </w:rPr>
        <w:t>CEIZTUR-CCC-CP-202</w:t>
      </w:r>
      <w:r w:rsidR="00D71884">
        <w:rPr>
          <w:sz w:val="22"/>
          <w:szCs w:val="22"/>
          <w:lang w:val="es-ES_tradnl"/>
        </w:rPr>
        <w:t>6</w:t>
      </w:r>
      <w:r w:rsidR="00635069" w:rsidRPr="00635069">
        <w:rPr>
          <w:sz w:val="22"/>
          <w:szCs w:val="22"/>
          <w:lang w:val="es-ES_tradnl"/>
        </w:rPr>
        <w:t>-</w:t>
      </w:r>
      <w:r w:rsidR="005049EF">
        <w:rPr>
          <w:sz w:val="22"/>
          <w:szCs w:val="22"/>
          <w:lang w:val="es-ES_tradnl"/>
        </w:rPr>
        <w:t>00</w:t>
      </w:r>
      <w:r w:rsidR="005F735B">
        <w:rPr>
          <w:sz w:val="22"/>
          <w:szCs w:val="22"/>
          <w:lang w:val="es-ES_tradnl"/>
        </w:rPr>
        <w:t>11</w:t>
      </w:r>
    </w:p>
    <w:p w14:paraId="6B27511B" w14:textId="77777777" w:rsidR="00635069" w:rsidRDefault="00635069" w:rsidP="00635069">
      <w:pPr>
        <w:spacing w:after="0" w:line="240" w:lineRule="auto"/>
        <w:jc w:val="both"/>
        <w:rPr>
          <w:sz w:val="22"/>
          <w:szCs w:val="22"/>
        </w:rPr>
      </w:pPr>
    </w:p>
    <w:p w14:paraId="0E0CBD30" w14:textId="4F597BEB" w:rsidR="00E85019" w:rsidRDefault="00F400C8" w:rsidP="00EA1F89">
      <w:pPr>
        <w:spacing w:line="360" w:lineRule="auto"/>
        <w:jc w:val="both"/>
        <w:rPr>
          <w:sz w:val="22"/>
          <w:szCs w:val="22"/>
          <w:lang w:val="es-ES_tradnl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635069" w:rsidRPr="00635069">
        <w:rPr>
          <w:sz w:val="22"/>
          <w:szCs w:val="22"/>
        </w:rPr>
        <w:t>CEIZTUR-CCC-CP-20</w:t>
      </w:r>
      <w:r w:rsidR="00D71884">
        <w:rPr>
          <w:sz w:val="22"/>
          <w:szCs w:val="22"/>
        </w:rPr>
        <w:t>26</w:t>
      </w:r>
      <w:r w:rsidR="00635069" w:rsidRPr="00635069">
        <w:rPr>
          <w:sz w:val="22"/>
          <w:szCs w:val="22"/>
        </w:rPr>
        <w:t>-</w:t>
      </w:r>
      <w:r w:rsidR="005049EF">
        <w:rPr>
          <w:sz w:val="22"/>
          <w:szCs w:val="22"/>
        </w:rPr>
        <w:t>00</w:t>
      </w:r>
      <w:r w:rsidR="005F735B">
        <w:rPr>
          <w:sz w:val="22"/>
          <w:szCs w:val="22"/>
        </w:rPr>
        <w:t>11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eGrid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55F970A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9C281C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2506D7CC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950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F6C105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FBB06F5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6FC59A0E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12916B14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130788AB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0AB40958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7D72AFE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4992A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DECC5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2312BCB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3073E93F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1E51015D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AE20A2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4726A425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69C7EC80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35C8E9CE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77BE4E9C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5ADAC183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153EAEC3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20C31F19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788CB4A8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48FB822C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59E1" w14:textId="77777777" w:rsidR="00174EE6" w:rsidRDefault="00174EE6" w:rsidP="001007E7">
      <w:pPr>
        <w:spacing w:after="0" w:line="240" w:lineRule="auto"/>
      </w:pPr>
      <w:r>
        <w:separator/>
      </w:r>
    </w:p>
  </w:endnote>
  <w:endnote w:type="continuationSeparator" w:id="0">
    <w:p w14:paraId="42FBECBC" w14:textId="77777777" w:rsidR="00174EE6" w:rsidRDefault="00174EE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9B56" w14:textId="77777777" w:rsidR="001007E7" w:rsidRDefault="00DB2AA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AFB18D" wp14:editId="083B618B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A8A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CBD261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FB1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2CEA8A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CBD261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9B396" wp14:editId="1A0B7423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312BE" wp14:editId="0DA2ED6D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4E0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7312BE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17AE4E0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341069C" w14:textId="77777777" w:rsidR="001007E7" w:rsidRDefault="001007E7">
    <w:pPr>
      <w:pStyle w:val="Footer"/>
      <w:rPr>
        <w:rFonts w:ascii="Arial Narrow" w:hAnsi="Arial Narrow"/>
        <w:sz w:val="12"/>
      </w:rPr>
    </w:pPr>
  </w:p>
  <w:p w14:paraId="20A77CBE" w14:textId="77777777" w:rsidR="00CA0E82" w:rsidRDefault="00CA0E82">
    <w:pPr>
      <w:pStyle w:val="Footer"/>
      <w:rPr>
        <w:rFonts w:ascii="Arial Narrow" w:hAnsi="Arial Narrow"/>
        <w:sz w:val="12"/>
      </w:rPr>
    </w:pPr>
  </w:p>
  <w:p w14:paraId="5469586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871E11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3D49EC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D344" w14:textId="77777777" w:rsidR="00174EE6" w:rsidRDefault="00174EE6" w:rsidP="001007E7">
      <w:pPr>
        <w:spacing w:after="0" w:line="240" w:lineRule="auto"/>
      </w:pPr>
      <w:r>
        <w:separator/>
      </w:r>
    </w:p>
  </w:footnote>
  <w:footnote w:type="continuationSeparator" w:id="0">
    <w:p w14:paraId="130ABE4B" w14:textId="77777777" w:rsidR="00174EE6" w:rsidRDefault="00174EE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DA4" w14:textId="77777777" w:rsidR="004D25CB" w:rsidRDefault="00DB2AA5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745964" wp14:editId="6F96225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87335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354A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354AD" w:rsidRPr="007354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45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3987335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354A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354AD" w:rsidRPr="007354A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80741">
    <w:abstractNumId w:val="0"/>
  </w:num>
  <w:num w:numId="2" w16cid:durableId="256447253">
    <w:abstractNumId w:val="2"/>
  </w:num>
  <w:num w:numId="3" w16cid:durableId="2094811668">
    <w:abstractNumId w:val="1"/>
  </w:num>
  <w:num w:numId="4" w16cid:durableId="1712262953">
    <w:abstractNumId w:val="3"/>
  </w:num>
  <w:num w:numId="5" w16cid:durableId="466045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36046"/>
    <w:rsid w:val="0004494E"/>
    <w:rsid w:val="00044FA8"/>
    <w:rsid w:val="00045479"/>
    <w:rsid w:val="0006376A"/>
    <w:rsid w:val="00070EBF"/>
    <w:rsid w:val="00071BD7"/>
    <w:rsid w:val="0009596A"/>
    <w:rsid w:val="0009732A"/>
    <w:rsid w:val="000979F6"/>
    <w:rsid w:val="000A7A2B"/>
    <w:rsid w:val="000B0DCD"/>
    <w:rsid w:val="000B75F2"/>
    <w:rsid w:val="000C73D4"/>
    <w:rsid w:val="000D4A53"/>
    <w:rsid w:val="000E071D"/>
    <w:rsid w:val="000E40D9"/>
    <w:rsid w:val="00100079"/>
    <w:rsid w:val="001007E7"/>
    <w:rsid w:val="001020C0"/>
    <w:rsid w:val="00125A7A"/>
    <w:rsid w:val="00130549"/>
    <w:rsid w:val="00132BCE"/>
    <w:rsid w:val="00157600"/>
    <w:rsid w:val="0016722A"/>
    <w:rsid w:val="00167E56"/>
    <w:rsid w:val="00170EC5"/>
    <w:rsid w:val="00174EE6"/>
    <w:rsid w:val="00181E8D"/>
    <w:rsid w:val="00191063"/>
    <w:rsid w:val="00191F79"/>
    <w:rsid w:val="0019453E"/>
    <w:rsid w:val="00194FF2"/>
    <w:rsid w:val="001A1A38"/>
    <w:rsid w:val="001A3F92"/>
    <w:rsid w:val="001B1C5F"/>
    <w:rsid w:val="001C0719"/>
    <w:rsid w:val="001F406A"/>
    <w:rsid w:val="001F73A7"/>
    <w:rsid w:val="002009A7"/>
    <w:rsid w:val="00201761"/>
    <w:rsid w:val="00221BEE"/>
    <w:rsid w:val="00231A51"/>
    <w:rsid w:val="00232D61"/>
    <w:rsid w:val="00253DBA"/>
    <w:rsid w:val="0026335F"/>
    <w:rsid w:val="00263C32"/>
    <w:rsid w:val="00271D99"/>
    <w:rsid w:val="00285196"/>
    <w:rsid w:val="00291D8F"/>
    <w:rsid w:val="00295BD4"/>
    <w:rsid w:val="002B43A0"/>
    <w:rsid w:val="002B46D1"/>
    <w:rsid w:val="002D451D"/>
    <w:rsid w:val="002E1412"/>
    <w:rsid w:val="002F2F7F"/>
    <w:rsid w:val="00314023"/>
    <w:rsid w:val="00316447"/>
    <w:rsid w:val="00341484"/>
    <w:rsid w:val="003605EA"/>
    <w:rsid w:val="00370052"/>
    <w:rsid w:val="003776E2"/>
    <w:rsid w:val="00382A85"/>
    <w:rsid w:val="003910E0"/>
    <w:rsid w:val="00391217"/>
    <w:rsid w:val="00392351"/>
    <w:rsid w:val="00392F6D"/>
    <w:rsid w:val="00393D7A"/>
    <w:rsid w:val="003A4B2F"/>
    <w:rsid w:val="003A4C86"/>
    <w:rsid w:val="003B6BA4"/>
    <w:rsid w:val="003D6AF0"/>
    <w:rsid w:val="003F0D5B"/>
    <w:rsid w:val="003F3812"/>
    <w:rsid w:val="003F4D3D"/>
    <w:rsid w:val="00400DBB"/>
    <w:rsid w:val="00404131"/>
    <w:rsid w:val="004119ED"/>
    <w:rsid w:val="00416CB4"/>
    <w:rsid w:val="0042490F"/>
    <w:rsid w:val="004379A6"/>
    <w:rsid w:val="004503CD"/>
    <w:rsid w:val="0045550B"/>
    <w:rsid w:val="00456C17"/>
    <w:rsid w:val="004631C5"/>
    <w:rsid w:val="00463C46"/>
    <w:rsid w:val="00466B9C"/>
    <w:rsid w:val="0048010B"/>
    <w:rsid w:val="00480B54"/>
    <w:rsid w:val="004839A1"/>
    <w:rsid w:val="00486C61"/>
    <w:rsid w:val="004B30DA"/>
    <w:rsid w:val="004D25CB"/>
    <w:rsid w:val="004D45A8"/>
    <w:rsid w:val="004F2835"/>
    <w:rsid w:val="00500DA4"/>
    <w:rsid w:val="005049EF"/>
    <w:rsid w:val="00535962"/>
    <w:rsid w:val="00542E6B"/>
    <w:rsid w:val="00544A18"/>
    <w:rsid w:val="0054650C"/>
    <w:rsid w:val="00551D6D"/>
    <w:rsid w:val="00556DC5"/>
    <w:rsid w:val="00587EC0"/>
    <w:rsid w:val="005914C9"/>
    <w:rsid w:val="005A1622"/>
    <w:rsid w:val="005B4558"/>
    <w:rsid w:val="005B70EA"/>
    <w:rsid w:val="005C2A6F"/>
    <w:rsid w:val="005D49D9"/>
    <w:rsid w:val="005E141B"/>
    <w:rsid w:val="005F09FD"/>
    <w:rsid w:val="005F735B"/>
    <w:rsid w:val="00611A07"/>
    <w:rsid w:val="00613ED4"/>
    <w:rsid w:val="00624BC3"/>
    <w:rsid w:val="0062592A"/>
    <w:rsid w:val="00635069"/>
    <w:rsid w:val="00643FAC"/>
    <w:rsid w:val="00644FA9"/>
    <w:rsid w:val="006471AF"/>
    <w:rsid w:val="006506D0"/>
    <w:rsid w:val="00651E48"/>
    <w:rsid w:val="0065420B"/>
    <w:rsid w:val="00666D56"/>
    <w:rsid w:val="006709BC"/>
    <w:rsid w:val="006745F1"/>
    <w:rsid w:val="00681BB1"/>
    <w:rsid w:val="006B6228"/>
    <w:rsid w:val="006D2ADB"/>
    <w:rsid w:val="006E085A"/>
    <w:rsid w:val="006E4D82"/>
    <w:rsid w:val="006E645D"/>
    <w:rsid w:val="006F2786"/>
    <w:rsid w:val="006F567F"/>
    <w:rsid w:val="007171DB"/>
    <w:rsid w:val="00725091"/>
    <w:rsid w:val="00725B71"/>
    <w:rsid w:val="007354AD"/>
    <w:rsid w:val="00741A2B"/>
    <w:rsid w:val="0074575D"/>
    <w:rsid w:val="0076462E"/>
    <w:rsid w:val="00776A28"/>
    <w:rsid w:val="00780880"/>
    <w:rsid w:val="00792DD0"/>
    <w:rsid w:val="00793A7F"/>
    <w:rsid w:val="007967F9"/>
    <w:rsid w:val="007B0E1F"/>
    <w:rsid w:val="007B6F6F"/>
    <w:rsid w:val="007C2731"/>
    <w:rsid w:val="00807457"/>
    <w:rsid w:val="00820C9F"/>
    <w:rsid w:val="00820CDA"/>
    <w:rsid w:val="0082707E"/>
    <w:rsid w:val="008315B0"/>
    <w:rsid w:val="00851983"/>
    <w:rsid w:val="008533D1"/>
    <w:rsid w:val="00861124"/>
    <w:rsid w:val="008753D8"/>
    <w:rsid w:val="008771E0"/>
    <w:rsid w:val="00892439"/>
    <w:rsid w:val="00896AD3"/>
    <w:rsid w:val="008A04C0"/>
    <w:rsid w:val="008A0FBD"/>
    <w:rsid w:val="008B381E"/>
    <w:rsid w:val="008B3AE5"/>
    <w:rsid w:val="008C388B"/>
    <w:rsid w:val="009079FB"/>
    <w:rsid w:val="00922A36"/>
    <w:rsid w:val="009371E3"/>
    <w:rsid w:val="00943FCA"/>
    <w:rsid w:val="00966675"/>
    <w:rsid w:val="00966EEE"/>
    <w:rsid w:val="00991D8E"/>
    <w:rsid w:val="009A08BD"/>
    <w:rsid w:val="009A29C7"/>
    <w:rsid w:val="009A4E12"/>
    <w:rsid w:val="009C042B"/>
    <w:rsid w:val="009C5E56"/>
    <w:rsid w:val="009C703E"/>
    <w:rsid w:val="009E4DBE"/>
    <w:rsid w:val="009E5D21"/>
    <w:rsid w:val="009F09EA"/>
    <w:rsid w:val="00A04CF4"/>
    <w:rsid w:val="00A113AD"/>
    <w:rsid w:val="00A14479"/>
    <w:rsid w:val="00A16099"/>
    <w:rsid w:val="00A231BB"/>
    <w:rsid w:val="00A267AE"/>
    <w:rsid w:val="00A32147"/>
    <w:rsid w:val="00A42497"/>
    <w:rsid w:val="00A640BD"/>
    <w:rsid w:val="00A641A7"/>
    <w:rsid w:val="00A67948"/>
    <w:rsid w:val="00A72F42"/>
    <w:rsid w:val="00A97DAC"/>
    <w:rsid w:val="00AA60EB"/>
    <w:rsid w:val="00AC7755"/>
    <w:rsid w:val="00AD1115"/>
    <w:rsid w:val="00AD2FCC"/>
    <w:rsid w:val="00AD3CAD"/>
    <w:rsid w:val="00AD606F"/>
    <w:rsid w:val="00AD7919"/>
    <w:rsid w:val="00AE0BEA"/>
    <w:rsid w:val="00AE2F6F"/>
    <w:rsid w:val="00B14A81"/>
    <w:rsid w:val="00B54FF1"/>
    <w:rsid w:val="00B62EEF"/>
    <w:rsid w:val="00B633EF"/>
    <w:rsid w:val="00B834E8"/>
    <w:rsid w:val="00B97B51"/>
    <w:rsid w:val="00BA0007"/>
    <w:rsid w:val="00BA32BE"/>
    <w:rsid w:val="00BB0CA6"/>
    <w:rsid w:val="00BB1D79"/>
    <w:rsid w:val="00BB2F7E"/>
    <w:rsid w:val="00BB7666"/>
    <w:rsid w:val="00BC1D0C"/>
    <w:rsid w:val="00BC5BED"/>
    <w:rsid w:val="00BC61BD"/>
    <w:rsid w:val="00BD2CCE"/>
    <w:rsid w:val="00BE0B91"/>
    <w:rsid w:val="00BF56C5"/>
    <w:rsid w:val="00C02DBE"/>
    <w:rsid w:val="00C078CB"/>
    <w:rsid w:val="00C22DBE"/>
    <w:rsid w:val="00C30BC6"/>
    <w:rsid w:val="00C43FB3"/>
    <w:rsid w:val="00C5078F"/>
    <w:rsid w:val="00C51DD5"/>
    <w:rsid w:val="00C66D08"/>
    <w:rsid w:val="00C7470C"/>
    <w:rsid w:val="00CA0E82"/>
    <w:rsid w:val="00CA164C"/>
    <w:rsid w:val="00CA4661"/>
    <w:rsid w:val="00CE3231"/>
    <w:rsid w:val="00CE5A78"/>
    <w:rsid w:val="00CE67A3"/>
    <w:rsid w:val="00CF37E6"/>
    <w:rsid w:val="00D24FA7"/>
    <w:rsid w:val="00D33BAB"/>
    <w:rsid w:val="00D45A3E"/>
    <w:rsid w:val="00D56D96"/>
    <w:rsid w:val="00D64696"/>
    <w:rsid w:val="00D71884"/>
    <w:rsid w:val="00D77ECB"/>
    <w:rsid w:val="00D90D49"/>
    <w:rsid w:val="00DA69C7"/>
    <w:rsid w:val="00DB2AA5"/>
    <w:rsid w:val="00DC0845"/>
    <w:rsid w:val="00DC5D96"/>
    <w:rsid w:val="00DD4F3E"/>
    <w:rsid w:val="00DE194F"/>
    <w:rsid w:val="00E0308D"/>
    <w:rsid w:val="00E13E55"/>
    <w:rsid w:val="00E14BD3"/>
    <w:rsid w:val="00E20851"/>
    <w:rsid w:val="00E3215C"/>
    <w:rsid w:val="00E446DC"/>
    <w:rsid w:val="00E46B33"/>
    <w:rsid w:val="00E82502"/>
    <w:rsid w:val="00E85019"/>
    <w:rsid w:val="00E85ADB"/>
    <w:rsid w:val="00EA1F89"/>
    <w:rsid w:val="00EA2F84"/>
    <w:rsid w:val="00EA6B34"/>
    <w:rsid w:val="00EA7406"/>
    <w:rsid w:val="00EB5A6A"/>
    <w:rsid w:val="00EB6ED5"/>
    <w:rsid w:val="00EB73DA"/>
    <w:rsid w:val="00EC70ED"/>
    <w:rsid w:val="00EE1E7B"/>
    <w:rsid w:val="00EE4785"/>
    <w:rsid w:val="00F14C9C"/>
    <w:rsid w:val="00F225BF"/>
    <w:rsid w:val="00F22A54"/>
    <w:rsid w:val="00F400C8"/>
    <w:rsid w:val="00F53753"/>
    <w:rsid w:val="00F5388A"/>
    <w:rsid w:val="00F53B08"/>
    <w:rsid w:val="00F546A0"/>
    <w:rsid w:val="00F70423"/>
    <w:rsid w:val="00F7167E"/>
    <w:rsid w:val="00F7443C"/>
    <w:rsid w:val="00F77DCD"/>
    <w:rsid w:val="00F9504D"/>
    <w:rsid w:val="00FA4088"/>
    <w:rsid w:val="00FB13A2"/>
    <w:rsid w:val="00FB54E9"/>
    <w:rsid w:val="00FC2870"/>
    <w:rsid w:val="00FC692B"/>
    <w:rsid w:val="00FE5474"/>
    <w:rsid w:val="00FF5DC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50A75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E96F4C52-D227-40C6-B539-3FA35E159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2BB9B-A73B-43B1-9BBA-B42496FB4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34DB0-4D84-474F-8106-589B157A3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31A44-E17E-4CDB-9B24-7F1F8B4AA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90</cp:revision>
  <cp:lastPrinted>2011-03-04T19:06:00Z</cp:lastPrinted>
  <dcterms:created xsi:type="dcterms:W3CDTF">2021-04-22T19:26:00Z</dcterms:created>
  <dcterms:modified xsi:type="dcterms:W3CDTF">2026-04-17T18:51:00Z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